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7D5D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9F7D5D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D5D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D5DE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64AE1">
              <w:rPr>
                <w:b/>
                <w:sz w:val="26"/>
                <w:szCs w:val="26"/>
                <w:lang w:val="en-US"/>
              </w:rPr>
              <w:t>72</w:t>
            </w:r>
          </w:p>
        </w:tc>
      </w:tr>
      <w:tr w:rsidR="00C44B8B" w14:paraId="19F7D5E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D5E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D5E1" w14:textId="77777777" w:rsidR="00C44B8B" w:rsidRPr="00C44B8B" w:rsidRDefault="00662B9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2076260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19F7D5E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9F7D5E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9F7D5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9F7D5E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9F7D5E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9F7D5E8" w14:textId="77777777" w:rsidR="00C44B8B" w:rsidRPr="00CB6078" w:rsidRDefault="00C44B8B" w:rsidP="00C44B8B"/>
    <w:p w14:paraId="19F7D5E9" w14:textId="77777777" w:rsidR="00C44B8B" w:rsidRPr="00CB6078" w:rsidRDefault="00C44B8B" w:rsidP="00C44B8B"/>
    <w:p w14:paraId="19F7D5EA" w14:textId="77777777" w:rsidR="00C44B8B" w:rsidRPr="00CB6078" w:rsidRDefault="00C44B8B" w:rsidP="00C44B8B"/>
    <w:p w14:paraId="19F7D5E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9F7D5EC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62B99">
        <w:rPr>
          <w:b/>
          <w:sz w:val="26"/>
          <w:szCs w:val="26"/>
          <w:u w:val="single"/>
        </w:rPr>
        <w:t>Траверса ТМ2 3.407.1-143.8.2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19F7D5E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9F7D5E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9F7D5EF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662B99">
        <w:rPr>
          <w:b/>
          <w:sz w:val="26"/>
          <w:szCs w:val="26"/>
          <w:u w:val="single"/>
        </w:rPr>
        <w:t>Траверса ТМ2 3.407.1-143.8.2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662B99">
        <w:rPr>
          <w:b/>
          <w:sz w:val="26"/>
          <w:szCs w:val="26"/>
          <w:u w:val="single"/>
        </w:rPr>
        <w:t>Номер чертежа типового проекта – 3.407.1-143.8.2</w:t>
      </w:r>
      <w:r w:rsidR="0073431B">
        <w:rPr>
          <w:b/>
          <w:sz w:val="26"/>
          <w:szCs w:val="26"/>
        </w:rPr>
        <w:t>.</w:t>
      </w:r>
      <w:bookmarkEnd w:id="3"/>
    </w:p>
    <w:p w14:paraId="19F7D5F0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F7D5F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9F7D5F2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19F7D5F3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19F7D5F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9F7D5F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F7D5F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F7D5F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F7D5F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9F7D5F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9F7D5F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9F7D5F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9F7D5FC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19F7D5FD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19F7D5FE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19F7D5FF" w14:textId="77777777" w:rsidR="007118A9" w:rsidRPr="0073431B" w:rsidRDefault="00662B99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19F7D60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19F7D60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19F7D60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19F7D60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19F7D60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19F7D60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19F7D606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19F7D607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19F7D608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19F7D60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F7D60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19F7D60B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9F7D60C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19F7D60D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19F7D60E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19F7D60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F7D61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9F7D611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F7D61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F7D61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9F7D614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19F7D61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F7D61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F7D61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19F7D61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19F7D61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9F7D61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9F7D61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19F7D61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19F7D61D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9F7D61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F7D61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9F7D620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9F7D621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F7D622" w14:textId="77777777" w:rsidR="00562D55" w:rsidRPr="00CB6078" w:rsidRDefault="00562D55" w:rsidP="00451C4D">
      <w:pPr>
        <w:rPr>
          <w:sz w:val="26"/>
          <w:szCs w:val="26"/>
        </w:rPr>
      </w:pPr>
    </w:p>
    <w:p w14:paraId="19F7D623" w14:textId="77777777" w:rsidR="006D1941" w:rsidRPr="00CB6078" w:rsidRDefault="006D1941" w:rsidP="00451C4D">
      <w:pPr>
        <w:rPr>
          <w:sz w:val="26"/>
          <w:szCs w:val="26"/>
        </w:rPr>
      </w:pPr>
    </w:p>
    <w:p w14:paraId="19F7D624" w14:textId="77777777" w:rsidR="001D6900" w:rsidRPr="00CB6078" w:rsidRDefault="001D6900" w:rsidP="00451C4D">
      <w:pPr>
        <w:rPr>
          <w:sz w:val="26"/>
          <w:szCs w:val="26"/>
        </w:rPr>
      </w:pPr>
    </w:p>
    <w:p w14:paraId="19F7D625" w14:textId="77777777" w:rsidR="004A2665" w:rsidRPr="00CB6078" w:rsidRDefault="004A2665" w:rsidP="00451C4D">
      <w:pPr>
        <w:rPr>
          <w:sz w:val="26"/>
          <w:szCs w:val="26"/>
        </w:rPr>
      </w:pPr>
    </w:p>
    <w:p w14:paraId="19F7D62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F7D62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9F7D62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7D62B" w14:textId="77777777" w:rsidR="00FC3FC3" w:rsidRDefault="00FC3FC3">
      <w:r>
        <w:separator/>
      </w:r>
    </w:p>
  </w:endnote>
  <w:endnote w:type="continuationSeparator" w:id="0">
    <w:p w14:paraId="19F7D62C" w14:textId="77777777" w:rsidR="00FC3FC3" w:rsidRDefault="00FC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7D629" w14:textId="77777777" w:rsidR="00FC3FC3" w:rsidRDefault="00FC3FC3">
      <w:r>
        <w:separator/>
      </w:r>
    </w:p>
  </w:footnote>
  <w:footnote w:type="continuationSeparator" w:id="0">
    <w:p w14:paraId="19F7D62A" w14:textId="77777777" w:rsidR="00FC3FC3" w:rsidRDefault="00FC3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7D62D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9F7D62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9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AE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954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B99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FC3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7D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20C0-F338-4EC4-BDDD-FC8CCE69A458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9507D1-2935-4880-8639-54CF71721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75E47-3FD1-4092-A467-C992E3C65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571C2-DBB8-4804-B86F-6A546776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1111</Words>
  <Characters>6336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2015-05-14T07:50:00Z</dcterms:created>
  <dcterms:modified xsi:type="dcterms:W3CDTF">2015-05-14T07:50:00Z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